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AB" w:rsidRDefault="002C2FAB" w:rsidP="008E2E3B">
      <w:pPr>
        <w:pStyle w:val="Heading1"/>
        <w:rPr>
          <w:b/>
          <w:lang w:val="ru-RU"/>
        </w:rPr>
      </w:pPr>
    </w:p>
    <w:p w:rsidR="002C2FAB" w:rsidRDefault="002C2FAB" w:rsidP="008E2E3B">
      <w:pPr>
        <w:framePr w:hSpace="141" w:wrap="around" w:vAnchor="text" w:hAnchor="page" w:x="6016" w:y="1"/>
        <w:rPr>
          <w:noProof/>
        </w:rPr>
      </w:pPr>
      <w:r w:rsidRPr="0000476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C2FAB" w:rsidRDefault="002C2FAB" w:rsidP="008E2E3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2C2FAB" w:rsidRDefault="002C2FAB" w:rsidP="008E2E3B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C2FAB" w:rsidRDefault="002C2FAB" w:rsidP="008E2E3B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C2FAB" w:rsidRPr="0039378D" w:rsidRDefault="002C2FAB" w:rsidP="008E2E3B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C2FAB" w:rsidRDefault="002C2FAB" w:rsidP="008E2E3B"/>
    <w:p w:rsidR="002C2FAB" w:rsidRPr="0073147A" w:rsidRDefault="002C2FAB" w:rsidP="008E2E3B">
      <w:pPr>
        <w:rPr>
          <w:sz w:val="28"/>
          <w:szCs w:val="28"/>
        </w:rPr>
      </w:pPr>
      <w:r w:rsidRPr="0073147A">
        <w:rPr>
          <w:sz w:val="28"/>
          <w:szCs w:val="28"/>
        </w:rPr>
        <w:t xml:space="preserve">22червня 2021 року                                                                      № 170-к </w:t>
      </w:r>
    </w:p>
    <w:p w:rsidR="002C2FAB" w:rsidRPr="0073147A" w:rsidRDefault="002C2FAB" w:rsidP="008E2E3B">
      <w:pPr>
        <w:rPr>
          <w:b/>
          <w:sz w:val="28"/>
          <w:szCs w:val="28"/>
        </w:rPr>
      </w:pPr>
    </w:p>
    <w:p w:rsidR="002C2FAB" w:rsidRPr="0073147A" w:rsidRDefault="002C2FAB" w:rsidP="008E2E3B">
      <w:pPr>
        <w:jc w:val="center"/>
        <w:rPr>
          <w:b/>
          <w:sz w:val="28"/>
          <w:szCs w:val="28"/>
        </w:rPr>
      </w:pPr>
    </w:p>
    <w:p w:rsidR="002C2FAB" w:rsidRPr="0073147A" w:rsidRDefault="002C2FAB" w:rsidP="008E2E3B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Мілько Н.М. </w:t>
      </w:r>
    </w:p>
    <w:p w:rsidR="002C2FAB" w:rsidRPr="0073147A" w:rsidRDefault="002C2FAB" w:rsidP="008E2E3B">
      <w:pPr>
        <w:jc w:val="center"/>
        <w:rPr>
          <w:sz w:val="28"/>
          <w:szCs w:val="28"/>
        </w:rPr>
      </w:pPr>
    </w:p>
    <w:p w:rsidR="002C2FAB" w:rsidRPr="0073147A" w:rsidRDefault="002C2FAB" w:rsidP="008E2E3B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Мілько Н.М.</w:t>
      </w:r>
    </w:p>
    <w:p w:rsidR="002C2FAB" w:rsidRDefault="002C2FAB" w:rsidP="008E2E3B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Мілько Надії Миколаївні,  діловоду відділу організаційної та кадрової роботи міської ради,  щорічну основну відпустку тривалістю 24 календарних дні</w:t>
      </w:r>
      <w:r w:rsidRPr="005E4AE2">
        <w:t xml:space="preserve">з </w:t>
      </w:r>
      <w:r w:rsidRPr="009E5EFD">
        <w:rPr>
          <w:highlight w:val="black"/>
        </w:rPr>
        <w:t>01 липня  2021 року по 24 липня 2021 року включно,  за період роботи з 17 травня 2020 року  по 16 травня 2021 року.</w:t>
      </w:r>
      <w:r>
        <w:t xml:space="preserve"> </w:t>
      </w:r>
    </w:p>
    <w:p w:rsidR="002C2FAB" w:rsidRPr="00C37068" w:rsidRDefault="002C2FAB" w:rsidP="008E2E3B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Мілько Н.М.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2C2FAB" w:rsidRPr="005B6AF9" w:rsidRDefault="002C2FAB" w:rsidP="008E2E3B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C2FAB" w:rsidRDefault="002C2FAB" w:rsidP="008E2E3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2C2FAB" w:rsidRPr="0039378D" w:rsidRDefault="002C2FAB" w:rsidP="008E2E3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Мілько Н.М. від 14 червня 2021 року.</w:t>
      </w:r>
    </w:p>
    <w:p w:rsidR="002C2FAB" w:rsidRPr="0039378D" w:rsidRDefault="002C2FAB" w:rsidP="008E2E3B">
      <w:pPr>
        <w:pStyle w:val="Heading2"/>
      </w:pPr>
    </w:p>
    <w:p w:rsidR="002C2FAB" w:rsidRPr="000917CC" w:rsidRDefault="002C2FAB" w:rsidP="008E2E3B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2C2FAB" w:rsidRDefault="002C2FAB" w:rsidP="008E2E3B">
      <w:pPr>
        <w:pStyle w:val="Heading2"/>
      </w:pPr>
    </w:p>
    <w:p w:rsidR="002C2FAB" w:rsidRDefault="002C2FAB" w:rsidP="008E2E3B">
      <w:pPr>
        <w:pStyle w:val="Heading2"/>
      </w:pPr>
    </w:p>
    <w:p w:rsidR="002C2FAB" w:rsidRDefault="002C2FAB" w:rsidP="008E2E3B">
      <w:pPr>
        <w:pStyle w:val="Heading2"/>
      </w:pPr>
      <w:r>
        <w:t>З розпорядженням ознайомлена</w:t>
      </w:r>
      <w:r>
        <w:tab/>
        <w:t>_____________    Н.Мілько</w:t>
      </w:r>
    </w:p>
    <w:p w:rsidR="002C2FAB" w:rsidRPr="002D6B80" w:rsidRDefault="002C2FAB" w:rsidP="008E2E3B">
      <w:pPr>
        <w:rPr>
          <w:u w:val="single"/>
        </w:rPr>
      </w:pPr>
    </w:p>
    <w:p w:rsidR="002C2FAB" w:rsidRDefault="002C2FAB" w:rsidP="008E2E3B"/>
    <w:p w:rsidR="002C2FAB" w:rsidRDefault="002C2FAB" w:rsidP="008E2E3B"/>
    <w:p w:rsidR="002C2FAB" w:rsidRDefault="002C2FAB" w:rsidP="008E2E3B"/>
    <w:p w:rsidR="002C2FAB" w:rsidRDefault="002C2FAB" w:rsidP="008E2E3B"/>
    <w:p w:rsidR="002C2FAB" w:rsidRDefault="002C2FAB" w:rsidP="008E2E3B"/>
    <w:p w:rsidR="002C2FAB" w:rsidRPr="00E96A52" w:rsidRDefault="002C2FAB" w:rsidP="008E2E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C2FAB" w:rsidRPr="00E96A52" w:rsidRDefault="002C2FAB" w:rsidP="008E2E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22червня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170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C2FAB" w:rsidRDefault="002C2FAB" w:rsidP="008E2E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2FAB" w:rsidRPr="000A696E" w:rsidRDefault="002C2FAB" w:rsidP="008E2E3B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Мілько Н.М.</w:t>
      </w:r>
    </w:p>
    <w:p w:rsidR="002C2FAB" w:rsidRPr="00A84420" w:rsidRDefault="002C2FAB" w:rsidP="008E2E3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2FAB" w:rsidRPr="00CF77D5" w:rsidRDefault="002C2FAB" w:rsidP="008E2E3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C2FAB" w:rsidRPr="00E05F39" w:rsidRDefault="002C2FAB" w:rsidP="008E2E3B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C2FAB" w:rsidRPr="00E05F39" w:rsidRDefault="002C2FAB" w:rsidP="008E2E3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C2FAB" w:rsidRPr="00E05F39" w:rsidRDefault="002C2FAB" w:rsidP="008E2E3B">
      <w:pPr>
        <w:rPr>
          <w:b/>
          <w:sz w:val="28"/>
          <w:szCs w:val="28"/>
        </w:rPr>
      </w:pPr>
    </w:p>
    <w:p w:rsidR="002C2FAB" w:rsidRDefault="002C2FAB" w:rsidP="008E2E3B">
      <w:pPr>
        <w:rPr>
          <w:sz w:val="28"/>
          <w:szCs w:val="28"/>
        </w:rPr>
      </w:pPr>
    </w:p>
    <w:p w:rsidR="002C2FAB" w:rsidRPr="00E05F39" w:rsidRDefault="002C2FAB" w:rsidP="008E2E3B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C2FAB" w:rsidRPr="00E05F39" w:rsidRDefault="002C2FAB" w:rsidP="008E2E3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C2FAB" w:rsidRPr="00E05F39" w:rsidRDefault="002C2FAB" w:rsidP="008E2E3B">
      <w:pPr>
        <w:rPr>
          <w:sz w:val="28"/>
          <w:szCs w:val="28"/>
        </w:rPr>
      </w:pPr>
    </w:p>
    <w:p w:rsidR="002C2FAB" w:rsidRDefault="002C2FAB" w:rsidP="008E2E3B">
      <w:pPr>
        <w:rPr>
          <w:sz w:val="28"/>
          <w:szCs w:val="28"/>
        </w:rPr>
      </w:pPr>
    </w:p>
    <w:p w:rsidR="002C2FAB" w:rsidRDefault="002C2FAB" w:rsidP="008E2E3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2C2FAB" w:rsidRPr="00E05F39" w:rsidRDefault="002C2FAB" w:rsidP="008E2E3B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2C2FAB" w:rsidRPr="00E05F39" w:rsidRDefault="002C2FAB" w:rsidP="008E2E3B">
      <w:pPr>
        <w:rPr>
          <w:sz w:val="28"/>
          <w:szCs w:val="28"/>
        </w:rPr>
      </w:pPr>
    </w:p>
    <w:p w:rsidR="002C2FAB" w:rsidRDefault="002C2FAB" w:rsidP="008E2E3B"/>
    <w:p w:rsidR="002C2FAB" w:rsidRDefault="002C2FAB" w:rsidP="008E2E3B"/>
    <w:p w:rsidR="002C2FAB" w:rsidRPr="009E5EFD" w:rsidRDefault="002C2FAB" w:rsidP="008E2E3B"/>
    <w:p w:rsidR="002C2FAB" w:rsidRDefault="002C2FAB" w:rsidP="008E2E3B"/>
    <w:p w:rsidR="002C2FAB" w:rsidRDefault="002C2FAB" w:rsidP="008E2E3B"/>
    <w:p w:rsidR="002C2FAB" w:rsidRPr="006D7188" w:rsidRDefault="002C2FAB" w:rsidP="008E2E3B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  <w:bookmarkStart w:id="0" w:name="_GoBack"/>
      <w:bookmarkEnd w:id="0"/>
    </w:p>
    <w:p w:rsidR="002C2FAB" w:rsidRDefault="002C2FAB" w:rsidP="008E2E3B"/>
    <w:p w:rsidR="002C2FAB" w:rsidRDefault="002C2FAB" w:rsidP="008E2E3B"/>
    <w:p w:rsidR="002C2FAB" w:rsidRDefault="002C2FAB" w:rsidP="008E2E3B"/>
    <w:p w:rsidR="002C2FAB" w:rsidRDefault="002C2FAB" w:rsidP="008E2E3B"/>
    <w:p w:rsidR="002C2FAB" w:rsidRDefault="002C2FAB"/>
    <w:sectPr w:rsidR="002C2FAB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3B"/>
    <w:rsid w:val="00004766"/>
    <w:rsid w:val="000917CC"/>
    <w:rsid w:val="000A696E"/>
    <w:rsid w:val="0014141D"/>
    <w:rsid w:val="001B36F7"/>
    <w:rsid w:val="002B641C"/>
    <w:rsid w:val="002C2FAB"/>
    <w:rsid w:val="002D6B80"/>
    <w:rsid w:val="003010A8"/>
    <w:rsid w:val="0039378D"/>
    <w:rsid w:val="005B6AF9"/>
    <w:rsid w:val="005E4AE2"/>
    <w:rsid w:val="006D7188"/>
    <w:rsid w:val="0073147A"/>
    <w:rsid w:val="007633E0"/>
    <w:rsid w:val="007735AB"/>
    <w:rsid w:val="008E2E3B"/>
    <w:rsid w:val="009618B2"/>
    <w:rsid w:val="009D3010"/>
    <w:rsid w:val="009E5EFD"/>
    <w:rsid w:val="00A84420"/>
    <w:rsid w:val="00AC0822"/>
    <w:rsid w:val="00BD73DB"/>
    <w:rsid w:val="00C37068"/>
    <w:rsid w:val="00CF77D5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3B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E3B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E2E3B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E3B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E3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E2E3B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E2E3B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E2E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E2E3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E2E3B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E2E3B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E2E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E2E3B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E2E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2E3B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289</Words>
  <Characters>1648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2021-06-22T07:37:00Z</cp:lastPrinted>
  <dcterms:created xsi:type="dcterms:W3CDTF">2021-06-17T13:21:00Z</dcterms:created>
  <dcterms:modified xsi:type="dcterms:W3CDTF">2022-01-11T12:22:00Z</dcterms:modified>
</cp:coreProperties>
</file>